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A316E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PYCHARD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fl.1478-1503)</w:t>
      </w:r>
    </w:p>
    <w:p w:rsidR="00A316EA" w:rsidRDefault="00A316E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A316EA" w:rsidRDefault="00A316E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16EA" w:rsidRDefault="00A316E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16EA" w:rsidRDefault="00A316E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had a son, Hugh.  (Alumni Cantab. vol.1 part 3 p.358)</w:t>
      </w:r>
    </w:p>
    <w:p w:rsidR="00A316EA" w:rsidRDefault="00A316E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16EA" w:rsidRDefault="00A316E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16EA" w:rsidRDefault="00A316E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1478-9</w:t>
      </w:r>
      <w:r>
        <w:rPr>
          <w:rFonts w:ascii="Times New Roman" w:hAnsi="Times New Roman" w:cs="Times New Roman"/>
          <w:sz w:val="24"/>
          <w:szCs w:val="24"/>
        </w:rPr>
        <w:tab/>
        <w:t>He was studying for M.A.   (ibid.)</w:t>
      </w:r>
    </w:p>
    <w:p w:rsidR="00A316EA" w:rsidRDefault="00A316E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1489</w:t>
      </w:r>
      <w:r>
        <w:rPr>
          <w:rFonts w:ascii="Times New Roman" w:hAnsi="Times New Roman" w:cs="Times New Roman"/>
          <w:sz w:val="24"/>
          <w:szCs w:val="24"/>
        </w:rPr>
        <w:tab/>
        <w:t xml:space="preserve">He has letters </w:t>
      </w:r>
      <w:proofErr w:type="spellStart"/>
      <w:r>
        <w:rPr>
          <w:rFonts w:ascii="Times New Roman" w:hAnsi="Times New Roman" w:cs="Times New Roman"/>
          <w:sz w:val="24"/>
          <w:szCs w:val="24"/>
        </w:rPr>
        <w:t>dismissory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from the Bishop of Ely.   (ibid.)</w:t>
      </w:r>
    </w:p>
    <w:p w:rsidR="00A316EA" w:rsidRDefault="00A316E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1503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:rsidR="00A316EA" w:rsidRDefault="00A316E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16EA" w:rsidRDefault="00A316E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16EA" w:rsidRPr="00A316EA" w:rsidRDefault="00A316E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November 2015</w:t>
      </w:r>
      <w:bookmarkStart w:id="0" w:name="_GoBack"/>
      <w:bookmarkEnd w:id="0"/>
    </w:p>
    <w:sectPr w:rsidR="00A316EA" w:rsidRPr="00A316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6EA" w:rsidRDefault="00A316EA" w:rsidP="00564E3C">
      <w:pPr>
        <w:spacing w:after="0" w:line="240" w:lineRule="auto"/>
      </w:pPr>
      <w:r>
        <w:separator/>
      </w:r>
    </w:p>
  </w:endnote>
  <w:endnote w:type="continuationSeparator" w:id="0">
    <w:p w:rsidR="00A316EA" w:rsidRDefault="00A316E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316EA">
      <w:rPr>
        <w:rFonts w:ascii="Times New Roman" w:hAnsi="Times New Roman" w:cs="Times New Roman"/>
        <w:noProof/>
        <w:sz w:val="24"/>
        <w:szCs w:val="24"/>
      </w:rPr>
      <w:t>30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6EA" w:rsidRDefault="00A316EA" w:rsidP="00564E3C">
      <w:pPr>
        <w:spacing w:after="0" w:line="240" w:lineRule="auto"/>
      </w:pPr>
      <w:r>
        <w:separator/>
      </w:r>
    </w:p>
  </w:footnote>
  <w:footnote w:type="continuationSeparator" w:id="0">
    <w:p w:rsidR="00A316EA" w:rsidRDefault="00A316E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6EA"/>
    <w:rsid w:val="00372DC6"/>
    <w:rsid w:val="00564E3C"/>
    <w:rsid w:val="0064591D"/>
    <w:rsid w:val="00A316EA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31165"/>
  <w15:chartTrackingRefBased/>
  <w15:docId w15:val="{89DB2AB8-003D-4FFF-8822-C7C9DD833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2015-11-30T22:17:00Z</dcterms:created>
  <dcterms:modified xsi:type="dcterms:W3CDTF">2015-11-30T22:22:00Z</dcterms:modified>
</cp:coreProperties>
</file>